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Windsor and Maidenhead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Windsor and Maidenhead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Windsor and Maidenhead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Windsor and Maidenhead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Windsor and Maidenhead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Windsor and Maidenhead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Windsor and Maidenhead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Windsor and Maidenhead is estimated to be </w:t>
      </w:r>
      <w:r w:rsidRPr="00773DF7">
        <w:rPr>
          <w:rFonts w:ascii="Libre Franklin Light" w:eastAsia="Times New Roman" w:hAnsi="Libre Franklin Light" w:cs="Calibri Light"/>
          <w:b/>
          <w:bCs/>
          <w:color w:val="C45911" w:themeColor="accent2" w:themeShade="BF"/>
        </w:rPr>
        <w:t xml:space="preserve">£2,537,131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Windsor and Maidenhead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Windsor and Maidenhead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Windsor and Maidenhead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Windsor and Maidenhead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ndsor and Maidenhea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Windsor and Maidenhead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ndsor and Maidenhea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Windsor and Maidenhead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Windsor and Maidenhead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ndsor and Maidenhea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Windsor and Maidenhead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Windsor and Maidenhead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Windsor and Maidenhead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Windsor and Maidenhead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Windsor and Maidenhead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Windsor and Maidenhead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£2,537,131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Windsor and Maidenhead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£41,326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£854,639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£61,223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£17,219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£31,568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£1,531,156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£2,537,131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Windsor and Maidenhead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Windsor and Maidenhead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Windsor and Maidenhead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Windsor and Maidenhead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Windsor and Maidenhead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Windsor and Maidenhead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Windsor and Maidenhead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Windsor and Maidenhead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Windsor and Maidenhead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Windsor and Maidenhead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Windsor and Maidenhead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Windsor and Maidenhead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96799A8-963C-4E86-B1D9-4EF4B7F161D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